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1D039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966CA6" w:rsidRPr="001D039C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1D039C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 w:rsidRPr="001D039C">
        <w:rPr>
          <w:rFonts w:ascii="TH SarabunPSK" w:hAnsi="TH SarabunPSK" w:cs="TH SarabunPSK"/>
          <w:b/>
          <w:bCs/>
          <w:sz w:val="30"/>
          <w:szCs w:val="30"/>
          <w:cs/>
        </w:rPr>
        <w:tab/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 w:rsidRPr="001D039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 w:rsidRPr="001D039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1D039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1D039C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1D039C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ระดับ</w:t>
      </w:r>
      <w:r w:rsidR="003B412E"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ความ</w:t>
      </w:r>
      <w:r w:rsidR="00BB75D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1D039C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1D039C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 w:rsidRPr="001D039C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1D039C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Pr="001D039C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Pr="001D039C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Pr="001D039C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Pr="001D039C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4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pacing w:val="-4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Pr="001D039C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Pr="001D039C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Pr="001D039C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Pr="001D039C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Pr="001D039C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 w:rsidRPr="001D039C">
        <w:rPr>
          <w:rFonts w:ascii="TH SarabunPSK" w:hAnsi="TH SarabunPSK" w:cs="TH SarabunPSK"/>
          <w:color w:val="000000"/>
          <w:sz w:val="30"/>
          <w:szCs w:val="30"/>
        </w:rPr>
        <w:t>5</w:t>
      </w: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Pr="001D039C" w:rsidRDefault="001D039C" w:rsidP="001D039C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76C97" w:rsidRPr="001D039C">
        <w:rPr>
          <w:rFonts w:ascii="TH SarabunPSK" w:hAnsi="TH SarabunPSK" w:cs="TH SarabunPSK"/>
          <w:b/>
          <w:bCs/>
          <w:sz w:val="30"/>
          <w:szCs w:val="30"/>
          <w:cs/>
        </w:rPr>
        <w:t>ชื่องานบริการ เรื่อง</w:t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 xml:space="preserve"> ............................................................................................................................</w:t>
      </w:r>
    </w:p>
    <w:p w:rsidR="00876C97" w:rsidRPr="001D039C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Pr="001D039C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1D039C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RPr="001D039C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RPr="001D039C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RPr="001D039C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RPr="001D039C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RPr="001D039C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 w:rsidRPr="001D039C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 w:rsidRPr="001D039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 w:rsidRPr="001D039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RPr="001D039C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1D039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BB586B" w:rsidRDefault="00BB586B" w:rsidP="00BB586B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Pr="001D039C" w:rsidRDefault="00876C97" w:rsidP="00BB586B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1D039C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A45BCE" w:rsidRPr="00BB586B" w:rsidRDefault="0081531C" w:rsidP="00BB586B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</w:t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 w:rsidRPr="001D039C">
        <w:rPr>
          <w:rFonts w:ascii="TH SarabunPSK" w:hAnsi="TH SarabunPSK" w:cs="TH SarabunPSK"/>
          <w:sz w:val="30"/>
          <w:szCs w:val="30"/>
          <w:cs/>
        </w:rPr>
        <w:t>จัดทำ</w:t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 w:rsidRPr="001D039C">
        <w:rPr>
          <w:rFonts w:ascii="TH SarabunPSK" w:hAnsi="TH SarabunPSK" w:cs="TH SarabunPSK"/>
          <w:sz w:val="30"/>
          <w:szCs w:val="30"/>
        </w:rPr>
        <w:t>Procedure</w:t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>) หรือ ข้อ 6. มาตรฐานคุณภาพงาน (</w:t>
      </w:r>
      <w:r w:rsidR="00876C97" w:rsidRPr="001D039C">
        <w:rPr>
          <w:rFonts w:ascii="TH SarabunPSK" w:hAnsi="TH SarabunPSK" w:cs="TH SarabunPSK"/>
          <w:sz w:val="30"/>
          <w:szCs w:val="30"/>
        </w:rPr>
        <w:t>Quality Control</w:t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>) หรือ ข้อ 11. ข้อเสนอแนะ/ เทคนิค</w:t>
      </w:r>
      <w:r w:rsidR="00F01F4C" w:rsidRPr="001D039C">
        <w:rPr>
          <w:rFonts w:ascii="TH SarabunPSK" w:hAnsi="TH SarabunPSK" w:cs="TH SarabunPSK"/>
          <w:sz w:val="30"/>
          <w:szCs w:val="30"/>
          <w:cs/>
        </w:rPr>
        <w:br/>
      </w:r>
      <w:r w:rsidR="00876C97" w:rsidRPr="001D039C">
        <w:rPr>
          <w:rFonts w:ascii="TH SarabunPSK" w:hAnsi="TH SarabunPSK" w:cs="TH SarabunPSK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Pr="001D039C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1D039C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1D039C" w:rsidTr="00326426">
        <w:tc>
          <w:tcPr>
            <w:tcW w:w="3710" w:type="dxa"/>
            <w:vMerge w:val="restart"/>
            <w:vAlign w:val="center"/>
          </w:tcPr>
          <w:p w:rsidR="00D13030" w:rsidRPr="001D039C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1D039C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1D039C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1D039C" w:rsidTr="00326426">
        <w:tc>
          <w:tcPr>
            <w:tcW w:w="3710" w:type="dxa"/>
            <w:vMerge/>
            <w:vAlign w:val="center"/>
          </w:tcPr>
          <w:p w:rsidR="002D2D1A" w:rsidRPr="001D039C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1D039C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1D039C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1D039C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2D2D1A" w:rsidRPr="001D039C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1D039C" w:rsidTr="00326426">
        <w:trPr>
          <w:trHeight w:val="679"/>
        </w:trPr>
        <w:tc>
          <w:tcPr>
            <w:tcW w:w="3710" w:type="dxa"/>
          </w:tcPr>
          <w:p w:rsidR="004125F7" w:rsidRPr="001D039C" w:rsidRDefault="00BA7602" w:rsidP="00BA760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F01F4C" w:rsidRPr="001D03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การให้</w:t>
            </w:r>
            <w:r w:rsidRPr="001D039C">
              <w:rPr>
                <w:rFonts w:ascii="TH SarabunPSK" w:hAnsi="TH SarabunPSK" w:cs="TH SarabunPSK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BB586B" w:rsidRDefault="00BB586B" w:rsidP="004125F7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B58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ระดับความ</w:t>
            </w:r>
            <w:r w:rsidRPr="00BB58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BB586B" w:rsidRDefault="001D039C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BB586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BB586B" w:rsidRDefault="001D039C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B586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1D039C" w:rsidRPr="00BB586B" w:rsidRDefault="001D039C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586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</w:tcPr>
          <w:p w:rsidR="004125F7" w:rsidRPr="00BB586B" w:rsidRDefault="001D039C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B586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1D039C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1D039C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1D039C" w:rsidTr="0079238E">
        <w:trPr>
          <w:jc w:val="center"/>
        </w:trPr>
        <w:tc>
          <w:tcPr>
            <w:tcW w:w="405" w:type="dxa"/>
          </w:tcPr>
          <w:p w:rsidR="0079238E" w:rsidRPr="001D039C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1D039C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1D039C" w:rsidTr="0079238E">
        <w:trPr>
          <w:jc w:val="center"/>
        </w:trPr>
        <w:tc>
          <w:tcPr>
            <w:tcW w:w="405" w:type="dxa"/>
          </w:tcPr>
          <w:p w:rsidR="00C91314" w:rsidRPr="001D039C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D0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D039C" w:rsidRDefault="006E53EA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1D039C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1D039C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1D039C">
        <w:rPr>
          <w:rFonts w:ascii="TH SarabunPSK" w:hAnsi="TH SarabunPSK" w:cs="TH SarabunPSK"/>
          <w:sz w:val="30"/>
          <w:szCs w:val="30"/>
          <w:cs/>
        </w:rPr>
        <w:tab/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1D039C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1D039C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1D039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D039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1D039C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1D039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1D039C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1D039C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C3C" w:rsidRDefault="00F64C3C">
      <w:r>
        <w:separator/>
      </w:r>
    </w:p>
  </w:endnote>
  <w:endnote w:type="continuationSeparator" w:id="0">
    <w:p w:rsidR="00F64C3C" w:rsidRDefault="00F6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C3C" w:rsidRDefault="00F64C3C">
      <w:r>
        <w:separator/>
      </w:r>
    </w:p>
  </w:footnote>
  <w:footnote w:type="continuationSeparator" w:id="0">
    <w:p w:rsidR="00F64C3C" w:rsidRDefault="00F64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0340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0340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3403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039C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1920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6E53EA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304E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B5DA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B586B"/>
    <w:rsid w:val="00BB75DE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218E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64C3C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BD254-CCDC-4ECC-A58B-66459FC1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51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32</cp:revision>
  <cp:lastPrinted>2015-01-19T07:15:00Z</cp:lastPrinted>
  <dcterms:created xsi:type="dcterms:W3CDTF">2017-01-06T01:59:00Z</dcterms:created>
  <dcterms:modified xsi:type="dcterms:W3CDTF">2018-02-01T08:14:00Z</dcterms:modified>
</cp:coreProperties>
</file>